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1F9" w:rsidRDefault="009131F9" w:rsidP="00AC50E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5.65pt;margin-top:-72.35pt;width:453pt;height:84.75pt;z-index:251667968;visibility:visible;v-text-anchor:middle" strokecolor="#f79646" strokeweight="2pt">
            <v:textbox>
              <w:txbxContent>
                <w:p w:rsidR="009131F9" w:rsidRDefault="009131F9" w:rsidP="0042247D">
                  <w:pPr>
                    <w:jc w:val="center"/>
                  </w:pPr>
                  <w:r>
                    <w:t xml:space="preserve">75. YIL REZAN HAS PRIMARY SCHOOL 2012-2013  EDUCATION YEAR </w:t>
                  </w:r>
                </w:p>
                <w:p w:rsidR="009131F9" w:rsidRDefault="009131F9" w:rsidP="008A6730">
                  <w:pPr>
                    <w:spacing w:after="0"/>
                    <w:jc w:val="both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>
                    <w:t>ENGLISH LESSON 5</w:t>
                  </w:r>
                  <w:r w:rsidRPr="00C942AD">
                    <w:rPr>
                      <w:vertAlign w:val="superscript"/>
                    </w:rPr>
                    <w:t>th</w:t>
                  </w:r>
                  <w:r>
                    <w:t xml:space="preserve"> GRADE 2</w:t>
                  </w:r>
                  <w:r w:rsidRPr="00C942AD">
                    <w:rPr>
                      <w:vertAlign w:val="superscript"/>
                    </w:rPr>
                    <w:t>nd</w:t>
                  </w:r>
                  <w:r>
                    <w:t xml:space="preserve"> TERM 1</w:t>
                  </w:r>
                  <w:r w:rsidRPr="00C942AD">
                    <w:rPr>
                      <w:vertAlign w:val="superscript"/>
                    </w:rPr>
                    <w:t>st</w:t>
                  </w:r>
                  <w:r>
                    <w:t xml:space="preserve"> WRITTEN EXAM </w:t>
                  </w:r>
                  <w:hyperlink r:id="rId7" w:history="1">
                    <w:r>
                      <w:rPr>
                        <w:rStyle w:val="Hyperlink"/>
                        <w:rFonts w:ascii="Lucida Sans Unicode" w:hAnsi="Lucida Sans Unicode" w:cs="Lucida Sans Unicode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 xml:space="preserve"> </w:t>
                  </w:r>
                </w:p>
                <w:p w:rsidR="009131F9" w:rsidRDefault="009131F9" w:rsidP="0042247D">
                  <w:pPr>
                    <w:jc w:val="center"/>
                  </w:pPr>
                </w:p>
              </w:txbxContent>
            </v:textbox>
          </v:shape>
        </w:pict>
      </w:r>
    </w:p>
    <w:p w:rsidR="009131F9" w:rsidRPr="0023035B" w:rsidRDefault="009131F9" w:rsidP="0087510D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23035B">
        <w:rPr>
          <w:b/>
          <w:bCs/>
          <w:sz w:val="20"/>
          <w:szCs w:val="20"/>
        </w:rPr>
        <w:t>MATCH THE ANIMALS AND SENTENCES. (15PTS)</w:t>
      </w:r>
    </w:p>
    <w:p w:rsidR="009131F9" w:rsidRDefault="009131F9" w:rsidP="00AC50EF">
      <w:pPr>
        <w:pStyle w:val="ListParagrap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55.05pt;margin-top:.9pt;width:228pt;height:22.5pt;z-index:251642368;visibility:visible">
            <v:textbox>
              <w:txbxContent>
                <w:p w:rsidR="009131F9" w:rsidRPr="00F050BC" w:rsidRDefault="009131F9" w:rsidP="00F050B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a)</w:t>
                  </w:r>
                  <w:r w:rsidRPr="00F050BC">
                    <w:rPr>
                      <w:b/>
                      <w:bCs/>
                      <w:sz w:val="20"/>
                      <w:szCs w:val="20"/>
                    </w:rPr>
                    <w:t>a cow b) a rabbit c) a chicken d) a frog e)a sheep</w:t>
                  </w:r>
                </w:p>
              </w:txbxContent>
            </v:textbox>
          </v:shape>
        </w:pict>
      </w:r>
    </w:p>
    <w:p w:rsidR="009131F9" w:rsidRPr="0087510D" w:rsidRDefault="009131F9" w:rsidP="00AC50EF">
      <w:pPr>
        <w:rPr>
          <w:rFonts w:ascii="Times New Roman" w:hAnsi="Times New Roman" w:cs="Times New Roman"/>
          <w:sz w:val="20"/>
          <w:szCs w:val="20"/>
        </w:rPr>
      </w:pPr>
      <w:r w:rsidRPr="0087510D">
        <w:rPr>
          <w:sz w:val="20"/>
          <w:szCs w:val="20"/>
        </w:rPr>
        <w:t xml:space="preserve">(   ) </w:t>
      </w:r>
      <w:r w:rsidRPr="0087510D">
        <w:rPr>
          <w:rFonts w:ascii="Times New Roman" w:hAnsi="Times New Roman" w:cs="Times New Roman"/>
          <w:sz w:val="20"/>
          <w:szCs w:val="20"/>
        </w:rPr>
        <w:t>I have got two long ears and I like carrots.</w:t>
      </w:r>
    </w:p>
    <w:p w:rsidR="009131F9" w:rsidRPr="0087510D" w:rsidRDefault="009131F9" w:rsidP="00AC50EF">
      <w:pPr>
        <w:ind w:left="-360" w:right="-85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510D">
        <w:rPr>
          <w:rFonts w:ascii="Times New Roman" w:hAnsi="Times New Roman" w:cs="Times New Roman"/>
          <w:sz w:val="20"/>
          <w:szCs w:val="20"/>
        </w:rPr>
        <w:t xml:space="preserve">(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510D">
        <w:rPr>
          <w:rFonts w:ascii="Times New Roman" w:hAnsi="Times New Roman" w:cs="Times New Roman"/>
          <w:sz w:val="20"/>
          <w:szCs w:val="20"/>
        </w:rPr>
        <w:t xml:space="preserve"> )I’</w:t>
      </w:r>
      <w:r>
        <w:rPr>
          <w:rFonts w:ascii="Times New Roman" w:hAnsi="Times New Roman" w:cs="Times New Roman"/>
          <w:sz w:val="20"/>
          <w:szCs w:val="20"/>
        </w:rPr>
        <w:t>m a farm animal and I give eggs.</w:t>
      </w:r>
    </w:p>
    <w:p w:rsidR="009131F9" w:rsidRPr="0087510D" w:rsidRDefault="009131F9" w:rsidP="00AC50EF">
      <w:pPr>
        <w:ind w:left="-360" w:right="-85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510D">
        <w:rPr>
          <w:rFonts w:ascii="Times New Roman" w:hAnsi="Times New Roman" w:cs="Times New Roman"/>
          <w:sz w:val="20"/>
          <w:szCs w:val="20"/>
        </w:rPr>
        <w:t>(    )  I’m green and I can jump.</w:t>
      </w:r>
    </w:p>
    <w:p w:rsidR="009131F9" w:rsidRPr="0087510D" w:rsidRDefault="009131F9" w:rsidP="00AC50EF">
      <w:pPr>
        <w:ind w:left="-360" w:right="-85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510D">
        <w:rPr>
          <w:rFonts w:ascii="Times New Roman" w:hAnsi="Times New Roman" w:cs="Times New Roman"/>
          <w:sz w:val="20"/>
          <w:szCs w:val="20"/>
        </w:rPr>
        <w:t>(    )  I live on a farm and I give milk.</w:t>
      </w:r>
    </w:p>
    <w:p w:rsidR="009131F9" w:rsidRPr="0087510D" w:rsidRDefault="009131F9" w:rsidP="00AC50EF">
      <w:pPr>
        <w:rPr>
          <w:rFonts w:ascii="Times New Roman" w:hAnsi="Times New Roman" w:cs="Times New Roman"/>
          <w:sz w:val="20"/>
          <w:szCs w:val="20"/>
        </w:rPr>
      </w:pPr>
      <w:r w:rsidRPr="0087510D">
        <w:rPr>
          <w:rFonts w:ascii="Times New Roman" w:hAnsi="Times New Roman" w:cs="Times New Roman"/>
          <w:sz w:val="20"/>
          <w:szCs w:val="20"/>
        </w:rPr>
        <w:t>(    ) I have got a lot of  wool. I say “baa –baa”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131F9" w:rsidRPr="0023035B" w:rsidRDefault="009131F9" w:rsidP="0087510D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23035B">
        <w:rPr>
          <w:b/>
          <w:bCs/>
          <w:sz w:val="20"/>
          <w:szCs w:val="20"/>
        </w:rPr>
        <w:t>WRITE THE ANIMALS UNDER THE PICTURES. (15PTS)</w:t>
      </w:r>
    </w:p>
    <w:p w:rsidR="009131F9" w:rsidRDefault="009131F9" w:rsidP="0087510D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8" type="#_x0000_t75" style="position:absolute;margin-left:121.15pt;margin-top:7.75pt;width:42pt;height:57.75pt;z-index:251645440;visibility:visible">
            <v:imagedata r:id="rId8" o:title=""/>
          </v:shape>
        </w:pict>
      </w:r>
      <w:r>
        <w:rPr>
          <w:noProof/>
          <w:lang w:eastAsia="tr-TR"/>
        </w:rPr>
        <w:pict>
          <v:shape id="Resim 3" o:spid="_x0000_s1029" type="#_x0000_t75" style="position:absolute;margin-left:324.85pt;margin-top:509.05pt;width:89.25pt;height:82.5pt;z-index:251644416;visibility:visible">
            <v:imagedata r:id="rId9" o:title=""/>
          </v:shape>
        </w:pict>
      </w:r>
      <w:r>
        <w:rPr>
          <w:noProof/>
          <w:lang w:eastAsia="tr-TR"/>
        </w:rPr>
        <w:pict>
          <v:shape id="Resim 2" o:spid="_x0000_s1030" type="#_x0000_t75" style="position:absolute;margin-left:324.85pt;margin-top:509.05pt;width:89.25pt;height:82.5pt;z-index:251643392;visibility:visible">
            <v:imagedata r:id="rId9" o:title=""/>
          </v:shape>
        </w:pict>
      </w:r>
      <w:r w:rsidRPr="00464762">
        <w:rPr>
          <w:noProof/>
          <w:sz w:val="20"/>
          <w:szCs w:val="20"/>
          <w:lang w:eastAsia="tr-TR"/>
        </w:rPr>
        <w:pict>
          <v:shape id="Resim 4" o:spid="_x0000_i1025" type="#_x0000_t75" style="width:64.5pt;height:55.5pt;visibility:visible">
            <v:imagedata r:id="rId10" o:title=""/>
          </v:shape>
        </w:pict>
      </w:r>
      <w:r>
        <w:rPr>
          <w:sz w:val="20"/>
          <w:szCs w:val="20"/>
        </w:rPr>
        <w:t xml:space="preserve">   </w:t>
      </w:r>
      <w:r w:rsidRPr="00464762">
        <w:rPr>
          <w:noProof/>
          <w:sz w:val="20"/>
          <w:szCs w:val="20"/>
          <w:lang w:eastAsia="tr-TR"/>
        </w:rPr>
        <w:pict>
          <v:shape id="Resim 5" o:spid="_x0000_i1026" type="#_x0000_t75" style="width:42pt;height:49.5pt;visibility:visible">
            <v:imagedata r:id="rId11" o:title=""/>
          </v:shape>
        </w:pict>
      </w:r>
    </w:p>
    <w:p w:rsidR="009131F9" w:rsidRDefault="009131F9" w:rsidP="0087510D">
      <w:pPr>
        <w:rPr>
          <w:sz w:val="20"/>
          <w:szCs w:val="20"/>
        </w:rPr>
      </w:pPr>
      <w:r>
        <w:rPr>
          <w:noProof/>
          <w:lang w:eastAsia="tr-TR"/>
        </w:rPr>
        <w:pict>
          <v:shape id="Resim 6" o:spid="_x0000_s1031" type="#_x0000_t75" style="position:absolute;margin-left:-.35pt;margin-top:18.4pt;width:47.25pt;height:43.5pt;z-index:251647488;visibility:visible">
            <v:imagedata r:id="rId12" o:title=""/>
          </v:shape>
        </w:pict>
      </w:r>
      <w:r>
        <w:rPr>
          <w:sz w:val="20"/>
          <w:szCs w:val="20"/>
        </w:rPr>
        <w:t>1)_____         2)______       3)______</w:t>
      </w:r>
    </w:p>
    <w:p w:rsidR="009131F9" w:rsidRDefault="009131F9" w:rsidP="0087510D">
      <w:pPr>
        <w:rPr>
          <w:sz w:val="20"/>
          <w:szCs w:val="20"/>
        </w:rPr>
      </w:pPr>
      <w:r>
        <w:rPr>
          <w:noProof/>
          <w:lang w:eastAsia="tr-TR"/>
        </w:rPr>
        <w:pict>
          <v:shape id="Resim 7" o:spid="_x0000_s1032" type="#_x0000_t75" style="position:absolute;margin-left:91.9pt;margin-top:1.85pt;width:39pt;height:45.75pt;z-index:251646464;visibility:visible">
            <v:imagedata r:id="rId13" o:title=""/>
          </v:shape>
        </w:pict>
      </w:r>
    </w:p>
    <w:p w:rsidR="009131F9" w:rsidRDefault="009131F9" w:rsidP="0087510D">
      <w:pPr>
        <w:rPr>
          <w:sz w:val="20"/>
          <w:szCs w:val="20"/>
        </w:rPr>
      </w:pPr>
    </w:p>
    <w:p w:rsidR="009131F9" w:rsidRDefault="009131F9" w:rsidP="0087510D">
      <w:pPr>
        <w:rPr>
          <w:sz w:val="20"/>
          <w:szCs w:val="20"/>
        </w:rPr>
      </w:pPr>
      <w:r>
        <w:rPr>
          <w:sz w:val="20"/>
          <w:szCs w:val="20"/>
        </w:rPr>
        <w:t>4)_______              5)___________</w:t>
      </w:r>
    </w:p>
    <w:p w:rsidR="009131F9" w:rsidRDefault="009131F9" w:rsidP="0087510D">
      <w:pPr>
        <w:rPr>
          <w:sz w:val="20"/>
          <w:szCs w:val="20"/>
        </w:rPr>
      </w:pPr>
    </w:p>
    <w:p w:rsidR="009131F9" w:rsidRPr="00853483" w:rsidRDefault="009131F9" w:rsidP="00853483">
      <w:pPr>
        <w:rPr>
          <w:b/>
          <w:bCs/>
          <w:sz w:val="20"/>
          <w:szCs w:val="20"/>
        </w:rPr>
      </w:pPr>
    </w:p>
    <w:p w:rsidR="009131F9" w:rsidRPr="0023035B" w:rsidRDefault="009131F9" w:rsidP="0023035B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9" o:spid="_x0000_s1033" type="#_x0000_t75" style="position:absolute;left:0;text-align:left;margin-left:129.25pt;margin-top:20.65pt;width:37.5pt;height:47.25pt;z-index:-251667968;visibility:visible">
            <v:imagedata r:id="rId14" o:title=""/>
          </v:shape>
        </w:pict>
      </w:r>
      <w:r w:rsidRPr="0023035B">
        <w:rPr>
          <w:b/>
          <w:bCs/>
          <w:sz w:val="20"/>
          <w:szCs w:val="20"/>
        </w:rPr>
        <w:t>CHOOSE THE CORRECT ONE.</w:t>
      </w:r>
      <w:r>
        <w:rPr>
          <w:b/>
          <w:bCs/>
          <w:sz w:val="20"/>
          <w:szCs w:val="20"/>
        </w:rPr>
        <w:t xml:space="preserve"> (66pts)</w:t>
      </w:r>
    </w:p>
    <w:p w:rsidR="009131F9" w:rsidRDefault="009131F9" w:rsidP="0023035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Mrs. Green likes____ the cows.                             </w:t>
      </w:r>
      <w:r w:rsidRPr="0023035B">
        <w:rPr>
          <w:sz w:val="20"/>
          <w:szCs w:val="20"/>
        </w:rPr>
        <w:t xml:space="preserve">   a)milking    </w:t>
      </w:r>
      <w:r>
        <w:rPr>
          <w:sz w:val="20"/>
          <w:szCs w:val="20"/>
        </w:rPr>
        <w:t xml:space="preserve">   </w:t>
      </w:r>
      <w:r w:rsidRPr="0023035B">
        <w:rPr>
          <w:sz w:val="20"/>
          <w:szCs w:val="20"/>
        </w:rPr>
        <w:t xml:space="preserve">c) watering                                                  b) planting    d) </w:t>
      </w:r>
      <w:r>
        <w:rPr>
          <w:sz w:val="20"/>
          <w:szCs w:val="20"/>
        </w:rPr>
        <w:t>feding</w:t>
      </w:r>
    </w:p>
    <w:p w:rsidR="009131F9" w:rsidRPr="00F050BC" w:rsidRDefault="009131F9" w:rsidP="00F050BC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noProof/>
          <w:lang w:eastAsia="tr-TR"/>
        </w:rPr>
        <w:pict>
          <v:shape id="Resim 10" o:spid="_x0000_s1034" type="#_x0000_t75" style="position:absolute;left:0;text-align:left;margin-left:119.5pt;margin-top:16.65pt;width:43.5pt;height:46.5pt;z-index:-251666944;visibility:visible">
            <v:imagedata r:id="rId15" o:title=""/>
          </v:shape>
        </w:pict>
      </w:r>
      <w:r w:rsidRPr="00F050BC">
        <w:rPr>
          <w:sz w:val="20"/>
          <w:szCs w:val="20"/>
        </w:rPr>
        <w:t>Her daughter,Liz likes ____ the animals.</w:t>
      </w:r>
    </w:p>
    <w:p w:rsidR="009131F9" w:rsidRDefault="009131F9" w:rsidP="00717866">
      <w:pPr>
        <w:ind w:left="720"/>
        <w:rPr>
          <w:sz w:val="20"/>
          <w:szCs w:val="20"/>
        </w:rPr>
      </w:pPr>
      <w:r>
        <w:rPr>
          <w:sz w:val="20"/>
          <w:szCs w:val="20"/>
        </w:rPr>
        <w:t>a)eating    c)feeding</w:t>
      </w:r>
    </w:p>
    <w:p w:rsidR="009131F9" w:rsidRDefault="009131F9" w:rsidP="00717866">
      <w:pPr>
        <w:ind w:left="720"/>
        <w:rPr>
          <w:sz w:val="20"/>
          <w:szCs w:val="20"/>
        </w:rPr>
      </w:pPr>
      <w:r>
        <w:rPr>
          <w:sz w:val="20"/>
          <w:szCs w:val="20"/>
        </w:rPr>
        <w:t>b)milking  d)picking</w:t>
      </w:r>
    </w:p>
    <w:p w:rsidR="009131F9" w:rsidRDefault="009131F9" w:rsidP="00717866">
      <w:pPr>
        <w:rPr>
          <w:sz w:val="20"/>
          <w:szCs w:val="20"/>
        </w:rPr>
      </w:pPr>
      <w:r>
        <w:rPr>
          <w:noProof/>
          <w:lang w:eastAsia="tr-TR"/>
        </w:rPr>
        <w:pict>
          <v:shape id="Resim 11" o:spid="_x0000_s1035" type="#_x0000_t75" style="position:absolute;margin-left:107.5pt;margin-top:25.75pt;width:51.75pt;height:47.25pt;z-index:-251665920;visibility:visible">
            <v:imagedata r:id="rId16" o:title=""/>
          </v:shape>
        </w:pict>
      </w:r>
      <w:r>
        <w:rPr>
          <w:sz w:val="20"/>
          <w:szCs w:val="20"/>
        </w:rPr>
        <w:t xml:space="preserve">         3) Her son,Larry likes_____ the    flowers.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          a) sleeping    c) picking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           b) watering   d) cutting</w:t>
      </w:r>
    </w:p>
    <w:p w:rsidR="009131F9" w:rsidRDefault="009131F9" w:rsidP="00717866">
      <w:pPr>
        <w:rPr>
          <w:sz w:val="20"/>
          <w:szCs w:val="20"/>
        </w:rPr>
      </w:pPr>
      <w:r>
        <w:rPr>
          <w:noProof/>
          <w:lang w:eastAsia="tr-TR"/>
        </w:rPr>
        <w:pict>
          <v:shape id="Resim 12" o:spid="_x0000_s1036" type="#_x0000_t75" style="position:absolute;margin-left:111.25pt;margin-top:13.1pt;width:48pt;height:48pt;z-index:-251664896;visibility:visible">
            <v:imagedata r:id="rId17" o:title=""/>
          </v:shape>
        </w:pict>
      </w:r>
      <w:r>
        <w:rPr>
          <w:sz w:val="20"/>
          <w:szCs w:val="20"/>
        </w:rPr>
        <w:t xml:space="preserve">      4) Mr Green likes___ on the  farm.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            a) sleeping   c) eating          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            b) singing     d) working</w:t>
      </w:r>
    </w:p>
    <w:p w:rsidR="009131F9" w:rsidRDefault="009131F9" w:rsidP="00717866">
      <w:pPr>
        <w:rPr>
          <w:sz w:val="20"/>
          <w:szCs w:val="20"/>
        </w:rPr>
      </w:pPr>
      <w:r>
        <w:rPr>
          <w:noProof/>
          <w:lang w:eastAsia="tr-TR"/>
        </w:rPr>
        <w:pict>
          <v:shape id="Resim 13" o:spid="_x0000_s1037" type="#_x0000_t75" style="position:absolute;margin-left:119.5pt;margin-top:19.2pt;width:39.75pt;height:57pt;z-index:251652608;visibility:visible">
            <v:imagedata r:id="rId18" o:title=""/>
          </v:shape>
        </w:pict>
      </w:r>
      <w:r>
        <w:rPr>
          <w:sz w:val="20"/>
          <w:szCs w:val="20"/>
        </w:rPr>
        <w:t xml:space="preserve">         5) Mrs. Green likes____ fruit.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a) watering c)picking                                                             b) eating     d) drinking </w:t>
      </w:r>
    </w:p>
    <w:p w:rsidR="009131F9" w:rsidRDefault="009131F9" w:rsidP="00717866">
      <w:pPr>
        <w:rPr>
          <w:sz w:val="20"/>
          <w:szCs w:val="20"/>
        </w:rPr>
      </w:pPr>
    </w:p>
    <w:p w:rsidR="009131F9" w:rsidRDefault="009131F9" w:rsidP="00717866">
      <w:pPr>
        <w:rPr>
          <w:sz w:val="20"/>
          <w:szCs w:val="20"/>
        </w:rPr>
      </w:pPr>
      <w:r>
        <w:rPr>
          <w:noProof/>
          <w:lang w:eastAsia="tr-TR"/>
        </w:rPr>
        <w:pict>
          <v:shape id="Resim 31" o:spid="_x0000_s1038" type="#_x0000_t75" style="position:absolute;margin-left:118.6pt;margin-top:12.4pt;width:37.5pt;height:42pt;z-index:251673088;visibility:visible">
            <v:imagedata r:id="rId19" o:title=""/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9" o:spid="_x0000_s1039" type="#_x0000_t97" style="position:absolute;margin-left:102.1pt;margin-top:-65.6pt;width:222pt;height:65.25pt;z-index:251668992;visibility:visible;v-text-anchor:middle" strokecolor="#f79646" strokeweight="2pt">
            <v:textbox>
              <w:txbxContent>
                <w:p w:rsidR="009131F9" w:rsidRDefault="009131F9" w:rsidP="0042247D">
                  <w:r>
                    <w:t>NAME:……………………………………………………</w:t>
                  </w:r>
                </w:p>
                <w:p w:rsidR="009131F9" w:rsidRDefault="009131F9" w:rsidP="0042247D">
                  <w:r>
                    <w:t>NUMBER:……………-CLASS:5/…..</w:t>
                  </w:r>
                </w:p>
                <w:p w:rsidR="009131F9" w:rsidRDefault="009131F9" w:rsidP="0042247D">
                  <w:pPr>
                    <w:jc w:val="center"/>
                  </w:pPr>
                </w:p>
              </w:txbxContent>
            </v:textbox>
          </v:shape>
        </w:pic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>6) A cow has got ____ legs.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>a) one  b) two c) three  d) four</w:t>
      </w:r>
    </w:p>
    <w:p w:rsidR="009131F9" w:rsidRDefault="009131F9" w:rsidP="00717866">
      <w:pPr>
        <w:rPr>
          <w:sz w:val="20"/>
          <w:szCs w:val="20"/>
        </w:rPr>
      </w:pPr>
      <w:r>
        <w:rPr>
          <w:noProof/>
          <w:lang w:eastAsia="tr-TR"/>
        </w:rPr>
        <w:pict>
          <v:shape id="Resim 14" o:spid="_x0000_s1040" type="#_x0000_t75" style="position:absolute;margin-left:102.1pt;margin-top:12.3pt;width:46.5pt;height:40.5pt;z-index:-251662848;visibility:visible">
            <v:imagedata r:id="rId20" o:title=""/>
          </v:shape>
        </w:pict>
      </w:r>
      <w:r>
        <w:rPr>
          <w:sz w:val="20"/>
          <w:szCs w:val="20"/>
        </w:rPr>
        <w:t>7) George ____ reading a book. (+)</w:t>
      </w:r>
    </w:p>
    <w:p w:rsidR="009131F9" w:rsidRDefault="009131F9" w:rsidP="00717866">
      <w:pPr>
        <w:rPr>
          <w:sz w:val="20"/>
          <w:szCs w:val="20"/>
        </w:rPr>
      </w:pPr>
      <w:r>
        <w:rPr>
          <w:sz w:val="20"/>
          <w:szCs w:val="20"/>
        </w:rPr>
        <w:t xml:space="preserve">a) likes c) dislikes                                     b) like  d) doesn’t like                             </w:t>
      </w:r>
    </w:p>
    <w:p w:rsidR="009131F9" w:rsidRPr="00CA4F2B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15" o:spid="_x0000_s1041" type="#_x0000_t75" style="position:absolute;margin-left:85.6pt;margin-top:15.4pt;width:50.25pt;height:44.25pt;z-index:-251661824;visibility:visible">
            <v:imagedata r:id="rId21" o:title=""/>
          </v:shape>
        </w:pict>
      </w:r>
      <w:r>
        <w:rPr>
          <w:sz w:val="20"/>
          <w:szCs w:val="20"/>
        </w:rPr>
        <w:t xml:space="preserve">8)  </w:t>
      </w:r>
      <w:r w:rsidRPr="00CA4F2B">
        <w:rPr>
          <w:sz w:val="20"/>
          <w:szCs w:val="20"/>
        </w:rPr>
        <w:t>Mickey can ………….. pictures</w:t>
      </w:r>
    </w:p>
    <w:p w:rsidR="009131F9" w:rsidRDefault="009131F9" w:rsidP="00CA4F2B">
      <w:pPr>
        <w:rPr>
          <w:sz w:val="20"/>
          <w:szCs w:val="20"/>
        </w:rPr>
      </w:pPr>
      <w:r w:rsidRPr="00CA4F2B">
        <w:rPr>
          <w:sz w:val="20"/>
          <w:szCs w:val="20"/>
        </w:rPr>
        <w:t>a) wri</w:t>
      </w:r>
      <w:r>
        <w:rPr>
          <w:sz w:val="20"/>
          <w:szCs w:val="20"/>
        </w:rPr>
        <w:t>te  b</w:t>
      </w:r>
      <w:r w:rsidRPr="00CA4F2B">
        <w:rPr>
          <w:sz w:val="20"/>
          <w:szCs w:val="20"/>
        </w:rPr>
        <w:t>) read</w:t>
      </w:r>
      <w:r>
        <w:rPr>
          <w:sz w:val="20"/>
          <w:szCs w:val="20"/>
        </w:rPr>
        <w:t xml:space="preserve">   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16" o:spid="_x0000_s1042" type="#_x0000_t75" style="position:absolute;margin-left:89.35pt;margin-top:21.35pt;width:59.25pt;height:45.75pt;z-index:-251660800;visibility:visible">
            <v:imagedata r:id="rId22" o:title=""/>
          </v:shape>
        </w:pict>
      </w:r>
      <w:r>
        <w:rPr>
          <w:sz w:val="20"/>
          <w:szCs w:val="20"/>
        </w:rPr>
        <w:t xml:space="preserve">c) draw </w:t>
      </w:r>
      <w:r w:rsidRPr="00CA4F2B">
        <w:rPr>
          <w:sz w:val="20"/>
          <w:szCs w:val="20"/>
        </w:rPr>
        <w:t xml:space="preserve"> d) drink</w:t>
      </w:r>
    </w:p>
    <w:p w:rsidR="009131F9" w:rsidRPr="00CA4F2B" w:rsidRDefault="009131F9" w:rsidP="00CA4F2B">
      <w:pPr>
        <w:tabs>
          <w:tab w:val="left" w:pos="1050"/>
          <w:tab w:val="center" w:pos="4819"/>
        </w:tabs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9)</w:t>
      </w:r>
      <w:r w:rsidRPr="00CA4F2B">
        <w:rPr>
          <w:rFonts w:ascii="Trebuchet MS" w:hAnsi="Trebuchet MS" w:cs="Trebuchet MS"/>
        </w:rPr>
        <w:t xml:space="preserve"> </w:t>
      </w:r>
      <w:r w:rsidRPr="00CA4F2B">
        <w:rPr>
          <w:rFonts w:ascii="Times New Roman" w:hAnsi="Times New Roman" w:cs="Times New Roman"/>
          <w:sz w:val="20"/>
          <w:szCs w:val="20"/>
        </w:rPr>
        <w:t>A cow likes …………</w:t>
      </w:r>
    </w:p>
    <w:p w:rsidR="009131F9" w:rsidRPr="00CA4F2B" w:rsidRDefault="009131F9" w:rsidP="00CA4F2B">
      <w:pPr>
        <w:rPr>
          <w:rFonts w:ascii="Times New Roman" w:hAnsi="Times New Roman" w:cs="Times New Roman"/>
          <w:sz w:val="20"/>
          <w:szCs w:val="20"/>
        </w:rPr>
      </w:pPr>
      <w:r w:rsidRPr="00CA4F2B">
        <w:rPr>
          <w:rFonts w:ascii="Times New Roman" w:hAnsi="Times New Roman" w:cs="Times New Roman"/>
          <w:sz w:val="20"/>
          <w:szCs w:val="20"/>
        </w:rPr>
        <w:t xml:space="preserve"> a) meat              b) fish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c) coffee             </w:t>
      </w:r>
      <w:r w:rsidRPr="00CA4F2B">
        <w:rPr>
          <w:rFonts w:ascii="Times New Roman" w:hAnsi="Times New Roman" w:cs="Times New Roman"/>
          <w:sz w:val="20"/>
          <w:szCs w:val="20"/>
        </w:rPr>
        <w:t>d) grass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18" o:spid="_x0000_s1043" type="#_x0000_t75" style="position:absolute;margin-left:89.35pt;margin-top:14.8pt;width:39.75pt;height:33.75pt;z-index:251656704;visibility:visible">
            <v:imagedata r:id="rId23" o:title=""/>
          </v:shape>
        </w:pict>
      </w:r>
      <w:r>
        <w:rPr>
          <w:sz w:val="20"/>
          <w:szCs w:val="20"/>
        </w:rPr>
        <w:t>10)</w:t>
      </w:r>
      <w:r w:rsidRPr="004026D2">
        <w:rPr>
          <w:sz w:val="20"/>
          <w:szCs w:val="20"/>
        </w:rPr>
        <w:sym w:font="Wingdings" w:char="F04A"/>
      </w:r>
      <w:r>
        <w:rPr>
          <w:sz w:val="20"/>
          <w:szCs w:val="20"/>
        </w:rPr>
        <w:t xml:space="preserve"> </w:t>
      </w:r>
      <w:r w:rsidRPr="00464762">
        <w:rPr>
          <w:rFonts w:ascii="Century Gothic" w:hAnsi="Century Gothic" w:cs="Century Gothic"/>
          <w:noProof/>
          <w:sz w:val="20"/>
          <w:szCs w:val="20"/>
          <w:lang w:eastAsia="tr-TR"/>
        </w:rPr>
        <w:pict>
          <v:shape id="Resim 17" o:spid="_x0000_i1027" type="#_x0000_t75" style="width:49.5pt;height:42pt;visibility:visible">
            <v:imagedata r:id="rId24" o:title=""/>
          </v:shape>
        </w:pict>
      </w:r>
      <w:r>
        <w:rPr>
          <w:sz w:val="20"/>
          <w:szCs w:val="20"/>
        </w:rPr>
        <w:t xml:space="preserve">  </w:t>
      </w:r>
      <w:r w:rsidRPr="00CA4F2B">
        <w:rPr>
          <w:sz w:val="20"/>
          <w:szCs w:val="20"/>
        </w:rPr>
        <w:sym w:font="Wingdings" w:char="F04C"/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he likes riding a bicycle but he doesn’t like swimming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b) he likes swimming and riding a bicycle.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c) he likes swimming but he doesn’t like riding a bicycle.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d) he likes riding but not swimming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19" o:spid="_x0000_s1044" type="#_x0000_t75" style="position:absolute;margin-left:99.7pt;margin-top:6.4pt;width:51pt;height:63.75pt;z-index:251657728;visibility:visible">
            <v:imagedata r:id="rId25" o:title=""/>
          </v:shape>
        </w:pic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11) Popeye likes_______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spinach  b) lettuce                                c) carrots    d)parsley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20" o:spid="_x0000_s1045" type="#_x0000_t75" style="position:absolute;margin-left:112.45pt;margin-top:29.75pt;width:54pt;height:55.5pt;z-index:251658752;visibility:visible">
            <v:imagedata r:id="rId26" o:title=""/>
          </v:shape>
        </w:pict>
      </w:r>
      <w:r>
        <w:rPr>
          <w:sz w:val="20"/>
          <w:szCs w:val="20"/>
        </w:rPr>
        <w:t>12) Pinokyo _______ his grandfather.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doesn’t like    b) dislikes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c) likes                d) like</w:t>
      </w:r>
    </w:p>
    <w:p w:rsidR="009131F9" w:rsidRDefault="009131F9" w:rsidP="00CA4F2B">
      <w:pPr>
        <w:rPr>
          <w:sz w:val="20"/>
          <w:szCs w:val="20"/>
        </w:rPr>
      </w:pP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21" o:spid="_x0000_s1046" type="#_x0000_t75" style="position:absolute;margin-left:116.2pt;margin-top:16.3pt;width:57pt;height:54.75pt;z-index:251659776;visibility:visible">
            <v:imagedata r:id="rId27" o:title=""/>
          </v:shape>
        </w:pict>
      </w:r>
      <w:r>
        <w:rPr>
          <w:sz w:val="20"/>
          <w:szCs w:val="20"/>
        </w:rPr>
        <w:t>13) Nasrettin Hodja likes____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playing with children                               b) feeding cats                                     c)riding a horse                                  d)riding a donkey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22" o:spid="_x0000_s1047" type="#_x0000_t75" style="position:absolute;margin-left:122.2pt;margin-top:16.1pt;width:63pt;height:50.25pt;z-index:251660800;visibility:visible">
            <v:imagedata r:id="rId28" o:title=""/>
          </v:shape>
        </w:pict>
      </w:r>
      <w:r>
        <w:rPr>
          <w:sz w:val="20"/>
          <w:szCs w:val="20"/>
        </w:rPr>
        <w:t>14) Powerpuff girls_____bad people.(-)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likes                b) don’t like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 xml:space="preserve">c)doesn’ like      c) love  </w:t>
      </w: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23" o:spid="_x0000_s1048" type="#_x0000_t75" style="position:absolute;margin-left:140.2pt;margin-top:4pt;width:48pt;height:52.5pt;z-index:251661824;visibility:visible">
            <v:imagedata r:id="rId29" o:title=""/>
          </v:shape>
        </w:pict>
      </w:r>
      <w:r>
        <w:rPr>
          <w:sz w:val="20"/>
          <w:szCs w:val="20"/>
        </w:rPr>
        <w:t>15) Casper ____children but it doesn’t like bad people.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>a) likes b) love   c) dislikes  d) like</w:t>
      </w:r>
    </w:p>
    <w:p w:rsidR="009131F9" w:rsidRDefault="009131F9" w:rsidP="00CA4F2B">
      <w:pPr>
        <w:rPr>
          <w:sz w:val="20"/>
          <w:szCs w:val="20"/>
        </w:rPr>
      </w:pPr>
    </w:p>
    <w:p w:rsidR="009131F9" w:rsidRDefault="009131F9" w:rsidP="00CA4F2B">
      <w:pPr>
        <w:rPr>
          <w:sz w:val="20"/>
          <w:szCs w:val="20"/>
        </w:rPr>
      </w:pPr>
      <w:r>
        <w:rPr>
          <w:noProof/>
          <w:lang w:eastAsia="tr-TR"/>
        </w:rPr>
        <w:pict>
          <v:shape id="Resim 24" o:spid="_x0000_s1049" type="#_x0000_t75" style="position:absolute;margin-left:136.9pt;margin-top:-19.1pt;width:24pt;height:81pt;z-index:251662848;visibility:visible">
            <v:imagedata r:id="rId30" o:title=""/>
          </v:shape>
        </w:pict>
      </w:r>
      <w:r>
        <w:rPr>
          <w:sz w:val="20"/>
          <w:szCs w:val="20"/>
        </w:rPr>
        <w:t>16)</w:t>
      </w:r>
      <w:r w:rsidRPr="00F050BC">
        <w:rPr>
          <w:b/>
          <w:bCs/>
          <w:sz w:val="20"/>
          <w:szCs w:val="20"/>
        </w:rPr>
        <w:t>Amy:</w:t>
      </w:r>
      <w:r>
        <w:rPr>
          <w:sz w:val="20"/>
          <w:szCs w:val="20"/>
        </w:rPr>
        <w:t xml:space="preserve"> ___ you like bananas? </w:t>
      </w:r>
    </w:p>
    <w:p w:rsidR="009131F9" w:rsidRDefault="009131F9" w:rsidP="00CA4F2B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F050BC">
        <w:rPr>
          <w:b/>
          <w:bCs/>
          <w:sz w:val="20"/>
          <w:szCs w:val="20"/>
        </w:rPr>
        <w:t>Sandy:</w:t>
      </w:r>
      <w:r>
        <w:rPr>
          <w:sz w:val="20"/>
          <w:szCs w:val="20"/>
        </w:rPr>
        <w:t xml:space="preserve"> Yes, I do.</w:t>
      </w:r>
    </w:p>
    <w:p w:rsidR="009131F9" w:rsidRDefault="009131F9" w:rsidP="00FC6B6F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Does  b) Are c) Do d) Can</w:t>
      </w:r>
    </w:p>
    <w:p w:rsidR="009131F9" w:rsidRDefault="009131F9" w:rsidP="00FC6B6F">
      <w:pPr>
        <w:rPr>
          <w:sz w:val="20"/>
          <w:szCs w:val="20"/>
        </w:rPr>
      </w:pPr>
      <w:r>
        <w:rPr>
          <w:sz w:val="20"/>
          <w:szCs w:val="20"/>
        </w:rPr>
        <w:t>17) _____________________?</w:t>
      </w:r>
    </w:p>
    <w:p w:rsidR="009131F9" w:rsidRDefault="009131F9" w:rsidP="00FC6B6F">
      <w:pPr>
        <w:rPr>
          <w:sz w:val="20"/>
          <w:szCs w:val="20"/>
        </w:rPr>
      </w:pPr>
      <w:r>
        <w:rPr>
          <w:noProof/>
          <w:lang w:eastAsia="tr-TR"/>
        </w:rPr>
        <w:pict>
          <v:shape id="Resim 290" o:spid="_x0000_s1050" type="#_x0000_t75" style="position:absolute;margin-left:121.9pt;margin-top:.25pt;width:28.5pt;height:37.5pt;z-index:251672064;visibility:visible">
            <v:imagedata r:id="rId31" o:title=""/>
          </v:shape>
        </w:pict>
      </w:r>
      <w:r>
        <w:rPr>
          <w:sz w:val="20"/>
          <w:szCs w:val="20"/>
        </w:rPr>
        <w:t xml:space="preserve">     No, I don’t</w:t>
      </w:r>
      <w:bookmarkStart w:id="0" w:name="_GoBack"/>
      <w:bookmarkEnd w:id="0"/>
      <w:r>
        <w:rPr>
          <w:sz w:val="20"/>
          <w:szCs w:val="20"/>
        </w:rPr>
        <w:t xml:space="preserve"> like coke.</w:t>
      </w:r>
    </w:p>
    <w:p w:rsidR="009131F9" w:rsidRDefault="009131F9" w:rsidP="00D246A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Do you like corns?</w:t>
      </w:r>
    </w:p>
    <w:p w:rsidR="009131F9" w:rsidRDefault="009131F9" w:rsidP="00D246A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Do you like coke?</w:t>
      </w:r>
    </w:p>
    <w:p w:rsidR="009131F9" w:rsidRDefault="009131F9" w:rsidP="00D246A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Does she like coffee?</w:t>
      </w:r>
    </w:p>
    <w:p w:rsidR="009131F9" w:rsidRDefault="009131F9" w:rsidP="00D246A6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Does he like coffee?</w:t>
      </w:r>
    </w:p>
    <w:p w:rsidR="009131F9" w:rsidRPr="00F050BC" w:rsidRDefault="009131F9" w:rsidP="00D246A6">
      <w:pPr>
        <w:rPr>
          <w:sz w:val="20"/>
          <w:szCs w:val="20"/>
          <w:u w:val="single"/>
        </w:rPr>
      </w:pPr>
      <w:r>
        <w:rPr>
          <w:sz w:val="20"/>
          <w:szCs w:val="20"/>
        </w:rPr>
        <w:t>18</w:t>
      </w:r>
      <w:r w:rsidRPr="00D246A6">
        <w:rPr>
          <w:b/>
          <w:bCs/>
          <w:sz w:val="20"/>
          <w:szCs w:val="20"/>
        </w:rPr>
        <w:t xml:space="preserve">)  </w:t>
      </w:r>
      <w:r w:rsidRPr="00F050BC">
        <w:rPr>
          <w:b/>
          <w:bCs/>
          <w:sz w:val="20"/>
          <w:szCs w:val="20"/>
          <w:u w:val="single"/>
        </w:rPr>
        <w:t>CAT – LION – COW</w:t>
      </w:r>
      <w:r w:rsidRPr="00F050BC">
        <w:rPr>
          <w:sz w:val="20"/>
          <w:szCs w:val="20"/>
          <w:u w:val="single"/>
        </w:rPr>
        <w:t xml:space="preserve"> 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( doğru sıralanışı hangisidir?)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a )f</w:t>
      </w:r>
      <w:r w:rsidRPr="00D246A6">
        <w:rPr>
          <w:sz w:val="20"/>
          <w:szCs w:val="20"/>
        </w:rPr>
        <w:t xml:space="preserve">arm animals-wild animals </w:t>
      </w:r>
      <w:r>
        <w:rPr>
          <w:sz w:val="20"/>
          <w:szCs w:val="20"/>
        </w:rPr>
        <w:t>–</w:t>
      </w:r>
      <w:r w:rsidRPr="00D246A6">
        <w:rPr>
          <w:sz w:val="20"/>
          <w:szCs w:val="20"/>
        </w:rPr>
        <w:t xml:space="preserve"> pets</w:t>
      </w:r>
      <w:r>
        <w:rPr>
          <w:sz w:val="20"/>
          <w:szCs w:val="20"/>
        </w:rPr>
        <w:t xml:space="preserve"> b)wild animals –pets –farm animals c) pets – wild animals –farm animals d) pets- farm animals-wild animals</w:t>
      </w:r>
    </w:p>
    <w:p w:rsidR="009131F9" w:rsidRDefault="009131F9" w:rsidP="00D246A6">
      <w:pPr>
        <w:rPr>
          <w:sz w:val="20"/>
          <w:szCs w:val="20"/>
        </w:rPr>
      </w:pPr>
      <w:r>
        <w:rPr>
          <w:noProof/>
          <w:lang w:eastAsia="tr-TR"/>
        </w:rPr>
        <w:pict>
          <v:shape id="Resim 25" o:spid="_x0000_s1051" type="#_x0000_t75" style="position:absolute;margin-left:96.4pt;margin-top:18.6pt;width:54pt;height:55.5pt;z-index:251663872;visibility:visible">
            <v:imagedata r:id="rId32" o:title=""/>
          </v:shape>
        </w:pict>
      </w:r>
      <w:r w:rsidRPr="00656B31">
        <w:rPr>
          <w:b/>
          <w:bCs/>
          <w:sz w:val="20"/>
          <w:szCs w:val="20"/>
        </w:rPr>
        <w:t xml:space="preserve">19) My favourite farm activity is </w:t>
      </w:r>
      <w:r>
        <w:rPr>
          <w:sz w:val="20"/>
          <w:szCs w:val="20"/>
        </w:rPr>
        <w:t>__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a) collecting eggs                                     b) milking cows                                   c) feeding  hens                                             d) watering  flowers</w:t>
      </w:r>
    </w:p>
    <w:p w:rsidR="009131F9" w:rsidRPr="00656B31" w:rsidRDefault="009131F9" w:rsidP="00D246A6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26" o:spid="_x0000_s1052" type="#_x0000_t75" style="position:absolute;margin-left:118.15pt;margin-top:12.4pt;width:42.75pt;height:38.25pt;z-index:251664896;visibility:visible">
            <v:imagedata r:id="rId33" o:title=""/>
          </v:shape>
        </w:pict>
      </w:r>
      <w:r>
        <w:rPr>
          <w:sz w:val="20"/>
          <w:szCs w:val="20"/>
        </w:rPr>
        <w:t>20</w:t>
      </w:r>
      <w:r w:rsidRPr="00656B31">
        <w:rPr>
          <w:b/>
          <w:bCs/>
          <w:sz w:val="20"/>
          <w:szCs w:val="20"/>
        </w:rPr>
        <w:t>) Zebra is a ____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a) sea animal   b) farm animal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c) pet               d) wild animal</w:t>
      </w:r>
    </w:p>
    <w:p w:rsidR="009131F9" w:rsidRDefault="009131F9" w:rsidP="00D246A6">
      <w:pPr>
        <w:rPr>
          <w:sz w:val="20"/>
          <w:szCs w:val="20"/>
        </w:rPr>
      </w:pPr>
      <w:r>
        <w:rPr>
          <w:noProof/>
          <w:lang w:eastAsia="tr-TR"/>
        </w:rPr>
        <w:pict>
          <v:shape id="Resim 27" o:spid="_x0000_s1053" type="#_x0000_t75" alt="http://www.imajlar.com/free_clipart/horse_clipart/horse_clipart_sea_horse.gif" style="position:absolute;margin-left:103.4pt;margin-top:-5.5pt;width:38.55pt;height:68.25pt;z-index:251665920;visibility:visible">
            <v:imagedata r:id="rId34" r:href="rId35"/>
          </v:shape>
        </w:pict>
      </w:r>
      <w:r w:rsidRPr="00DE32AC">
        <w:rPr>
          <w:b/>
          <w:bCs/>
          <w:sz w:val="20"/>
          <w:szCs w:val="20"/>
        </w:rPr>
        <w:t>21) It is a ___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a) star fish    b) dolphin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c) octopus    d) sea horse</w:t>
      </w:r>
    </w:p>
    <w:p w:rsidR="009131F9" w:rsidRDefault="009131F9" w:rsidP="00D246A6">
      <w:pPr>
        <w:rPr>
          <w:sz w:val="20"/>
          <w:szCs w:val="20"/>
        </w:rPr>
      </w:pPr>
      <w:r>
        <w:rPr>
          <w:noProof/>
          <w:lang w:eastAsia="tr-TR"/>
        </w:rPr>
        <w:pict>
          <v:shape id="Resim 28" o:spid="_x0000_s1054" type="#_x0000_t75" alt="http://www.clker.com/cliparts/5/4/0/d/1194985474293452798dolphin_enrique_meza_c_02.svg.hi.png" style="position:absolute;margin-left:100pt;margin-top:7.8pt;width:55.5pt;height:39.75pt;z-index:251666944;visibility:visible">
            <v:imagedata r:id="rId36" r:href="rId37"/>
          </v:shape>
        </w:pict>
      </w:r>
      <w:r w:rsidRPr="00DE32AC">
        <w:rPr>
          <w:b/>
          <w:bCs/>
          <w:sz w:val="20"/>
          <w:szCs w:val="20"/>
        </w:rPr>
        <w:t>22) Dolphins are___</w:t>
      </w:r>
      <w:r>
        <w:rPr>
          <w:sz w:val="20"/>
          <w:szCs w:val="20"/>
        </w:rPr>
        <w:t>_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a) farm animals  b) pets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c) sea animals    c) wild animals</w:t>
      </w:r>
    </w:p>
    <w:p w:rsidR="009131F9" w:rsidRPr="0002006E" w:rsidRDefault="009131F9" w:rsidP="00D246A6">
      <w:pPr>
        <w:rPr>
          <w:b/>
          <w:bCs/>
          <w:sz w:val="20"/>
          <w:szCs w:val="20"/>
        </w:rPr>
      </w:pPr>
      <w:r w:rsidRPr="0002006E">
        <w:rPr>
          <w:b/>
          <w:bCs/>
          <w:sz w:val="20"/>
          <w:szCs w:val="20"/>
        </w:rPr>
        <w:t>D- CIRCLE THE ODD ONE.</w:t>
      </w:r>
      <w:r>
        <w:rPr>
          <w:b/>
          <w:bCs/>
          <w:sz w:val="20"/>
          <w:szCs w:val="20"/>
        </w:rPr>
        <w:t xml:space="preserve"> (4pts)</w:t>
      </w:r>
    </w:p>
    <w:p w:rsidR="009131F9" w:rsidRDefault="009131F9" w:rsidP="00D246A6">
      <w:pPr>
        <w:rPr>
          <w:sz w:val="20"/>
          <w:szCs w:val="20"/>
        </w:rPr>
      </w:pPr>
      <w:r>
        <w:rPr>
          <w:sz w:val="20"/>
          <w:szCs w:val="20"/>
        </w:rPr>
        <w:t>( gruba uymayanı çember içine al)</w:t>
      </w:r>
    </w:p>
    <w:p w:rsidR="009131F9" w:rsidRDefault="009131F9" w:rsidP="00D246A6">
      <w:pPr>
        <w:rPr>
          <w:sz w:val="20"/>
          <w:szCs w:val="20"/>
        </w:rPr>
      </w:pPr>
      <w:r w:rsidRPr="0042247D">
        <w:rPr>
          <w:b/>
          <w:bCs/>
          <w:sz w:val="20"/>
          <w:szCs w:val="20"/>
          <w:u w:val="single"/>
        </w:rPr>
        <w:t>1)Farm animals:</w:t>
      </w:r>
      <w:r>
        <w:rPr>
          <w:sz w:val="20"/>
          <w:szCs w:val="20"/>
        </w:rPr>
        <w:t xml:space="preserve"> cow-duck-hen-snake</w:t>
      </w:r>
    </w:p>
    <w:p w:rsidR="009131F9" w:rsidRDefault="009131F9" w:rsidP="00D246A6">
      <w:pPr>
        <w:rPr>
          <w:sz w:val="20"/>
          <w:szCs w:val="20"/>
        </w:rPr>
      </w:pPr>
      <w:r w:rsidRPr="0042247D">
        <w:rPr>
          <w:b/>
          <w:bCs/>
          <w:sz w:val="20"/>
          <w:szCs w:val="20"/>
          <w:u w:val="single"/>
        </w:rPr>
        <w:t>2) Vegetables:</w:t>
      </w:r>
      <w:r>
        <w:rPr>
          <w:sz w:val="20"/>
          <w:szCs w:val="20"/>
        </w:rPr>
        <w:t xml:space="preserve"> potato-apple-tomato-onion</w:t>
      </w:r>
    </w:p>
    <w:p w:rsidR="009131F9" w:rsidRDefault="009131F9" w:rsidP="00D246A6">
      <w:pPr>
        <w:rPr>
          <w:sz w:val="20"/>
          <w:szCs w:val="20"/>
        </w:rPr>
      </w:pPr>
      <w:r w:rsidRPr="0042247D">
        <w:rPr>
          <w:b/>
          <w:bCs/>
          <w:sz w:val="20"/>
          <w:szCs w:val="20"/>
          <w:u w:val="single"/>
        </w:rPr>
        <w:t>3) Food:</w:t>
      </w:r>
      <w:r>
        <w:rPr>
          <w:sz w:val="20"/>
          <w:szCs w:val="20"/>
        </w:rPr>
        <w:t xml:space="preserve"> hamburger-cheese-milk-egg</w:t>
      </w:r>
    </w:p>
    <w:p w:rsidR="009131F9" w:rsidRDefault="009131F9" w:rsidP="00D246A6">
      <w:pPr>
        <w:rPr>
          <w:sz w:val="20"/>
          <w:szCs w:val="20"/>
        </w:rPr>
      </w:pPr>
      <w:r w:rsidRPr="0042247D">
        <w:rPr>
          <w:b/>
          <w:bCs/>
          <w:sz w:val="20"/>
          <w:szCs w:val="20"/>
          <w:u w:val="single"/>
        </w:rPr>
        <w:t>4) Pets:</w:t>
      </w:r>
      <w:r>
        <w:rPr>
          <w:sz w:val="20"/>
          <w:szCs w:val="20"/>
        </w:rPr>
        <w:t xml:space="preserve"> zebra-fish-rabbit-bird</w:t>
      </w: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  <w:r>
        <w:rPr>
          <w:noProof/>
          <w:lang w:eastAsia="tr-TR"/>
        </w:rPr>
        <w:pict>
          <v:shape id="Metin Kutusu 30" o:spid="_x0000_s1055" type="#_x0000_t202" style="position:absolute;margin-left:3.9pt;margin-top:23.85pt;width:2in;height:2in;z-index:251670016;visibility:visible;mso-wrap-style:none" filled="f" stroked="f">
            <v:textbox style="mso-fit-shape-to-text:t">
              <w:txbxContent>
                <w:p w:rsidR="009131F9" w:rsidRPr="00464762" w:rsidRDefault="009131F9" w:rsidP="0042247D">
                  <w:pPr>
                    <w:rPr>
                      <w:b/>
                      <w:bCs/>
                      <w:color w:val="9BBB59"/>
                      <w:spacing w:val="40"/>
                      <w:sz w:val="72"/>
                      <w:szCs w:val="72"/>
                    </w:rPr>
                  </w:pPr>
                  <w:r w:rsidRPr="00464762">
                    <w:rPr>
                      <w:b/>
                      <w:bCs/>
                      <w:color w:val="9BBB59"/>
                      <w:spacing w:val="40"/>
                      <w:sz w:val="72"/>
                      <w:szCs w:val="72"/>
                    </w:rPr>
                    <w:t xml:space="preserve"> GOOD LUCK </w:t>
                  </w:r>
                  <w:r w:rsidRPr="00464762">
                    <w:rPr>
                      <w:b/>
                      <w:bCs/>
                      <w:color w:val="9BBB59"/>
                      <w:spacing w:val="40"/>
                      <w:sz w:val="72"/>
                      <w:szCs w:val="72"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Default="009131F9" w:rsidP="00D246A6">
      <w:pPr>
        <w:rPr>
          <w:sz w:val="20"/>
          <w:szCs w:val="20"/>
        </w:rPr>
      </w:pPr>
    </w:p>
    <w:p w:rsidR="009131F9" w:rsidRPr="00D246A6" w:rsidRDefault="009131F9" w:rsidP="00D246A6">
      <w:pPr>
        <w:rPr>
          <w:sz w:val="20"/>
          <w:szCs w:val="20"/>
        </w:rPr>
      </w:pPr>
      <w:r>
        <w:rPr>
          <w:noProof/>
          <w:lang w:eastAsia="tr-TR"/>
        </w:rPr>
        <w:pict>
          <v:shape id="Metin Kutusu 289" o:spid="_x0000_s1056" type="#_x0000_t202" style="position:absolute;margin-left:21.75pt;margin-top:265.75pt;width:2in;height:2in;z-index:251671040;visibility:visible;mso-wrap-style:none" filled="f" stroked="f">
            <v:textbox style="mso-fit-shape-to-text:t">
              <w:txbxContent>
                <w:p w:rsidR="009131F9" w:rsidRPr="00464762" w:rsidRDefault="009131F9" w:rsidP="00F654BE">
                  <w:pPr>
                    <w:jc w:val="center"/>
                    <w:rPr>
                      <w:b/>
                      <w:bCs/>
                      <w:noProof/>
                      <w:color w:val="4F81BD"/>
                      <w:sz w:val="72"/>
                      <w:szCs w:val="72"/>
                    </w:rPr>
                  </w:pPr>
                  <w:r w:rsidRPr="00464762">
                    <w:rPr>
                      <w:b/>
                      <w:bCs/>
                      <w:noProof/>
                      <w:color w:val="4F81BD"/>
                      <w:sz w:val="72"/>
                      <w:szCs w:val="72"/>
                    </w:rPr>
                    <w:t>HALİL ÖZKAN</w:t>
                  </w:r>
                </w:p>
              </w:txbxContent>
            </v:textbox>
          </v:shape>
        </w:pict>
      </w:r>
    </w:p>
    <w:sectPr w:rsidR="009131F9" w:rsidRPr="00D246A6" w:rsidSect="00AC50EF">
      <w:pgSz w:w="16838" w:h="11906" w:orient="landscape"/>
      <w:pgMar w:top="1417" w:right="1417" w:bottom="1417" w:left="1417" w:header="708" w:footer="708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1F9" w:rsidRDefault="009131F9" w:rsidP="0023035B">
      <w:pPr>
        <w:spacing w:after="0" w:line="240" w:lineRule="auto"/>
      </w:pPr>
      <w:r>
        <w:separator/>
      </w:r>
    </w:p>
  </w:endnote>
  <w:endnote w:type="continuationSeparator" w:id="0">
    <w:p w:rsidR="009131F9" w:rsidRDefault="009131F9" w:rsidP="00230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1F9" w:rsidRDefault="009131F9" w:rsidP="0023035B">
      <w:pPr>
        <w:spacing w:after="0" w:line="240" w:lineRule="auto"/>
      </w:pPr>
      <w:r>
        <w:separator/>
      </w:r>
    </w:p>
  </w:footnote>
  <w:footnote w:type="continuationSeparator" w:id="0">
    <w:p w:rsidR="009131F9" w:rsidRDefault="009131F9" w:rsidP="00230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005F"/>
    <w:multiLevelType w:val="hybridMultilevel"/>
    <w:tmpl w:val="0F20BBE4"/>
    <w:lvl w:ilvl="0" w:tplc="8E9222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87752"/>
    <w:multiLevelType w:val="hybridMultilevel"/>
    <w:tmpl w:val="DB0268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4226B"/>
    <w:multiLevelType w:val="hybridMultilevel"/>
    <w:tmpl w:val="7F72AA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A02DD"/>
    <w:multiLevelType w:val="hybridMultilevel"/>
    <w:tmpl w:val="776851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C3DB7"/>
    <w:multiLevelType w:val="hybridMultilevel"/>
    <w:tmpl w:val="F8D0CE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95382"/>
    <w:multiLevelType w:val="hybridMultilevel"/>
    <w:tmpl w:val="EB6E5FFE"/>
    <w:lvl w:ilvl="0" w:tplc="6DE66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B3DFB"/>
    <w:multiLevelType w:val="hybridMultilevel"/>
    <w:tmpl w:val="ECFE637E"/>
    <w:lvl w:ilvl="0" w:tplc="CF966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707B"/>
    <w:multiLevelType w:val="hybridMultilevel"/>
    <w:tmpl w:val="0382FC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92AA7"/>
    <w:multiLevelType w:val="hybridMultilevel"/>
    <w:tmpl w:val="CD7A635C"/>
    <w:lvl w:ilvl="0" w:tplc="24A08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B5AF1"/>
    <w:multiLevelType w:val="hybridMultilevel"/>
    <w:tmpl w:val="110670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F600F"/>
    <w:multiLevelType w:val="hybridMultilevel"/>
    <w:tmpl w:val="4AA62A46"/>
    <w:lvl w:ilvl="0" w:tplc="E9FC1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482B02"/>
    <w:multiLevelType w:val="hybridMultilevel"/>
    <w:tmpl w:val="93301CAA"/>
    <w:lvl w:ilvl="0" w:tplc="DAE042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F615B0"/>
    <w:multiLevelType w:val="hybridMultilevel"/>
    <w:tmpl w:val="CFFEF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7A6CD4"/>
    <w:multiLevelType w:val="hybridMultilevel"/>
    <w:tmpl w:val="7DC691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5"/>
  </w:num>
  <w:num w:numId="8">
    <w:abstractNumId w:val="4"/>
  </w:num>
  <w:num w:numId="9">
    <w:abstractNumId w:val="10"/>
  </w:num>
  <w:num w:numId="10">
    <w:abstractNumId w:val="7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0EF"/>
    <w:rsid w:val="0002006E"/>
    <w:rsid w:val="000344CB"/>
    <w:rsid w:val="00196B8C"/>
    <w:rsid w:val="0023035B"/>
    <w:rsid w:val="0024157C"/>
    <w:rsid w:val="003201F3"/>
    <w:rsid w:val="004026D2"/>
    <w:rsid w:val="0042247D"/>
    <w:rsid w:val="00464762"/>
    <w:rsid w:val="004F1352"/>
    <w:rsid w:val="006465D1"/>
    <w:rsid w:val="00656B31"/>
    <w:rsid w:val="00682C7F"/>
    <w:rsid w:val="006A79F1"/>
    <w:rsid w:val="00717866"/>
    <w:rsid w:val="00777A35"/>
    <w:rsid w:val="00794E49"/>
    <w:rsid w:val="00853483"/>
    <w:rsid w:val="0087510D"/>
    <w:rsid w:val="008A6730"/>
    <w:rsid w:val="009131F9"/>
    <w:rsid w:val="00915806"/>
    <w:rsid w:val="00AC50EF"/>
    <w:rsid w:val="00C942AD"/>
    <w:rsid w:val="00CA4F2B"/>
    <w:rsid w:val="00D246A6"/>
    <w:rsid w:val="00DE32AC"/>
    <w:rsid w:val="00E8137B"/>
    <w:rsid w:val="00ED4B43"/>
    <w:rsid w:val="00F050BC"/>
    <w:rsid w:val="00F654BE"/>
    <w:rsid w:val="00F67753"/>
    <w:rsid w:val="00FA1998"/>
    <w:rsid w:val="00FC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B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50E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C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50E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30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3035B"/>
  </w:style>
  <w:style w:type="paragraph" w:styleId="Footer">
    <w:name w:val="footer"/>
    <w:basedOn w:val="Normal"/>
    <w:link w:val="FooterChar"/>
    <w:uiPriority w:val="99"/>
    <w:rsid w:val="00230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3035B"/>
  </w:style>
  <w:style w:type="character" w:styleId="Hyperlink">
    <w:name w:val="Hyperlink"/>
    <w:basedOn w:val="DefaultParagraphFont"/>
    <w:uiPriority w:val="99"/>
    <w:rsid w:val="008A67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9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http://www.clker.com/cliparts/5/4/0/d/1194985474293452798dolphin_enrique_meza_c_02.svg.hi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http://www.imajlar.com/free_clipart/horse_clipart/horse_clipart_sea_horse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2</Pages>
  <Words>509</Words>
  <Characters>2905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deniz özkan</dc:creator>
  <cp:keywords/>
  <dc:description/>
  <cp:lastModifiedBy>EDANUR</cp:lastModifiedBy>
  <cp:revision>9</cp:revision>
  <dcterms:created xsi:type="dcterms:W3CDTF">2012-03-17T10:48:00Z</dcterms:created>
  <dcterms:modified xsi:type="dcterms:W3CDTF">2013-03-23T15:45:00Z</dcterms:modified>
</cp:coreProperties>
</file>